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E67" w:rsidRDefault="007F2E67" w:rsidP="00AA122F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         </w:t>
      </w:r>
    </w:p>
    <w:p w:rsidR="007F2E67" w:rsidRDefault="007F2E67" w:rsidP="00AA122F">
      <w:pPr>
        <w:pStyle w:val="Title"/>
        <w:rPr>
          <w:lang w:val="uk-UA"/>
        </w:rPr>
      </w:pPr>
    </w:p>
    <w:p w:rsidR="007F2E67" w:rsidRDefault="007F2E67" w:rsidP="00AA122F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7F2E67" w:rsidRDefault="007F2E67" w:rsidP="00AA122F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7F2E67" w:rsidRDefault="007F2E67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(двадцять дев’ята  сесія сьомого скликання)</w:t>
      </w:r>
    </w:p>
    <w:p w:rsidR="007F2E67" w:rsidRDefault="007F2E67" w:rsidP="00AA122F">
      <w:pPr>
        <w:jc w:val="center"/>
        <w:rPr>
          <w:b/>
          <w:sz w:val="16"/>
          <w:szCs w:val="16"/>
          <w:lang w:val="uk-UA"/>
        </w:rPr>
      </w:pPr>
    </w:p>
    <w:p w:rsidR="007F2E67" w:rsidRDefault="007F2E67" w:rsidP="00AA122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7F2E67" w:rsidRDefault="007F2E67" w:rsidP="00AA122F">
      <w:pPr>
        <w:rPr>
          <w:sz w:val="12"/>
          <w:szCs w:val="12"/>
          <w:lang w:val="uk-UA"/>
        </w:rPr>
      </w:pPr>
    </w:p>
    <w:p w:rsidR="007F2E67" w:rsidRDefault="007F2E67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 лютого  2018 року</w:t>
      </w:r>
    </w:p>
    <w:p w:rsidR="007F2E67" w:rsidRDefault="007F2E67" w:rsidP="00AA122F">
      <w:pPr>
        <w:rPr>
          <w:sz w:val="28"/>
          <w:szCs w:val="28"/>
          <w:lang w:val="uk-UA"/>
        </w:rPr>
      </w:pPr>
    </w:p>
    <w:p w:rsidR="007F2E67" w:rsidRDefault="007F2E67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7F2E67" w:rsidRDefault="007F2E67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із землеустрою щодо</w:t>
      </w:r>
    </w:p>
    <w:p w:rsidR="007F2E67" w:rsidRPr="00023A7F" w:rsidRDefault="007F2E67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7F2E67" w:rsidRDefault="007F2E67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юридичним та  фізичним особам</w:t>
      </w:r>
    </w:p>
    <w:p w:rsidR="007F2E67" w:rsidRDefault="007F2E67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F2E67" w:rsidRDefault="007F2E67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звернення юридичних та фізичних осіб, керуючись Земельним кодексом України, Законом України «Про землеустрій», Законом України «Про місцеве самоврядування в Україні»,  </w:t>
      </w:r>
    </w:p>
    <w:p w:rsidR="007F2E67" w:rsidRDefault="007F2E67" w:rsidP="00AA122F">
      <w:pPr>
        <w:jc w:val="both"/>
        <w:rPr>
          <w:sz w:val="28"/>
          <w:szCs w:val="28"/>
          <w:lang w:val="uk-UA"/>
        </w:rPr>
      </w:pPr>
    </w:p>
    <w:p w:rsidR="007F2E67" w:rsidRDefault="007F2E67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7F2E67" w:rsidRPr="00F10753" w:rsidRDefault="007F2E67" w:rsidP="00F10753">
      <w:p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</w:p>
    <w:p w:rsidR="007F2E67" w:rsidRDefault="007F2E67" w:rsidP="009C0216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155290">
        <w:rPr>
          <w:color w:val="000000"/>
          <w:sz w:val="28"/>
          <w:szCs w:val="28"/>
          <w:lang w:val="uk-UA"/>
        </w:rPr>
        <w:t xml:space="preserve">Надати  дозвіл </w:t>
      </w:r>
      <w:r w:rsidRPr="00AF654E">
        <w:rPr>
          <w:b/>
          <w:color w:val="000000"/>
          <w:sz w:val="28"/>
          <w:szCs w:val="28"/>
          <w:lang w:val="uk-UA"/>
        </w:rPr>
        <w:t>Лубенському комунальному житлово – експлуатаційному управлінню</w:t>
      </w:r>
      <w:r>
        <w:rPr>
          <w:color w:val="000000"/>
          <w:sz w:val="28"/>
          <w:szCs w:val="28"/>
          <w:lang w:val="uk-UA"/>
        </w:rPr>
        <w:t xml:space="preserve"> </w:t>
      </w:r>
      <w:r w:rsidRPr="00155290">
        <w:rPr>
          <w:color w:val="000000"/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</w:t>
      </w:r>
      <w:r>
        <w:rPr>
          <w:color w:val="000000"/>
          <w:sz w:val="28"/>
          <w:szCs w:val="28"/>
          <w:lang w:val="uk-UA"/>
        </w:rPr>
        <w:t>вул. Олійниці, 13</w:t>
      </w:r>
      <w:r w:rsidRPr="00155290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багатоквартирного житлового будинку.</w:t>
      </w:r>
    </w:p>
    <w:p w:rsidR="007F2E67" w:rsidRPr="009A01ED" w:rsidRDefault="007F2E67" w:rsidP="009A01ED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155290">
        <w:rPr>
          <w:color w:val="000000"/>
          <w:sz w:val="28"/>
          <w:szCs w:val="28"/>
          <w:lang w:val="uk-UA"/>
        </w:rPr>
        <w:t xml:space="preserve">Надати  дозвіл </w:t>
      </w:r>
      <w:r w:rsidRPr="000A0626">
        <w:rPr>
          <w:b/>
          <w:color w:val="000000"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 w:rsidRPr="00155290">
        <w:rPr>
          <w:color w:val="000000"/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</w:t>
      </w:r>
      <w:r>
        <w:rPr>
          <w:color w:val="000000"/>
          <w:sz w:val="28"/>
          <w:szCs w:val="28"/>
          <w:lang w:val="uk-UA"/>
        </w:rPr>
        <w:t>вул. Садова, 111</w:t>
      </w:r>
      <w:r w:rsidRPr="00155290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багатоквартирного житлового будинку на користь </w:t>
      </w:r>
      <w:r w:rsidRPr="00170595">
        <w:rPr>
          <w:b/>
          <w:color w:val="000000"/>
          <w:sz w:val="28"/>
          <w:szCs w:val="28"/>
          <w:lang w:val="uk-UA"/>
        </w:rPr>
        <w:t>Територіальної громади м. Лубни  в особі Лубенської міської ради.</w:t>
      </w:r>
    </w:p>
    <w:p w:rsidR="007F2E67" w:rsidRPr="00C86172" w:rsidRDefault="007F2E67" w:rsidP="00C8617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C86172">
        <w:rPr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встановлення меж земельних ділянок в натурі (на місцевості) таким   громадянам за цільовими призначеннями:  </w:t>
      </w:r>
    </w:p>
    <w:p w:rsidR="007F2E67" w:rsidRPr="00C86172" w:rsidRDefault="007F2E67" w:rsidP="00E077F8">
      <w:pPr>
        <w:pStyle w:val="p8"/>
        <w:shd w:val="clear" w:color="auto" w:fill="FFFFFF"/>
        <w:spacing w:before="0" w:beforeAutospacing="0" w:after="0" w:afterAutospacing="0" w:line="240" w:lineRule="atLeast"/>
        <w:ind w:left="-7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C86172">
        <w:rPr>
          <w:color w:val="000000"/>
          <w:sz w:val="28"/>
          <w:szCs w:val="28"/>
          <w:lang w:val="uk-UA"/>
        </w:rPr>
        <w:t>.1. Для будівництва і обслуговування житлового будинку, господарських  будівель і споруд:</w:t>
      </w:r>
    </w:p>
    <w:p w:rsidR="007F2E67" w:rsidRDefault="007F2E67" w:rsidP="00B142BE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B142BE">
        <w:rPr>
          <w:b/>
          <w:bCs/>
          <w:color w:val="FF0000"/>
          <w:sz w:val="28"/>
          <w:szCs w:val="28"/>
          <w:lang w:val="uk-UA"/>
        </w:rPr>
        <w:t xml:space="preserve"> </w:t>
      </w:r>
      <w:r w:rsidRPr="00AF654E">
        <w:rPr>
          <w:b/>
          <w:bCs/>
          <w:color w:val="000000"/>
          <w:sz w:val="28"/>
          <w:szCs w:val="28"/>
          <w:lang w:val="uk-UA"/>
        </w:rPr>
        <w:t>Гулак  Ганні  Никифорівні</w:t>
      </w:r>
      <w:r w:rsidRPr="00AF654E">
        <w:rPr>
          <w:b/>
          <w:color w:val="000000"/>
          <w:sz w:val="28"/>
          <w:szCs w:val="28"/>
          <w:lang w:val="uk-UA"/>
        </w:rPr>
        <w:t>,</w:t>
      </w:r>
      <w:r w:rsidRPr="00B142BE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</w:p>
    <w:p w:rsidR="007F2E67" w:rsidRDefault="007F2E67" w:rsidP="00AF654E">
      <w:pPr>
        <w:tabs>
          <w:tab w:val="left" w:pos="360"/>
        </w:tabs>
        <w:ind w:left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2-й провулок Ватутіна, 21</w:t>
      </w:r>
      <w:r w:rsidRPr="00B142BE">
        <w:rPr>
          <w:color w:val="000000"/>
          <w:sz w:val="28"/>
          <w:szCs w:val="28"/>
          <w:lang w:val="uk-UA"/>
        </w:rPr>
        <w:t>;</w:t>
      </w:r>
    </w:p>
    <w:p w:rsidR="007F2E67" w:rsidRPr="00561BF9" w:rsidRDefault="007F2E67" w:rsidP="00561BF9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B142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561BF9">
        <w:rPr>
          <w:b/>
          <w:color w:val="000000"/>
          <w:sz w:val="28"/>
          <w:szCs w:val="28"/>
          <w:lang w:val="uk-UA"/>
        </w:rPr>
        <w:t>Знайку Олександру Івановичу</w:t>
      </w:r>
      <w:r w:rsidRPr="00AF654E">
        <w:rPr>
          <w:b/>
          <w:color w:val="000000"/>
          <w:sz w:val="28"/>
          <w:szCs w:val="28"/>
          <w:lang w:val="uk-UA"/>
        </w:rPr>
        <w:t>,</w:t>
      </w:r>
      <w:r w:rsidRPr="00B142BE">
        <w:rPr>
          <w:color w:val="000000"/>
          <w:sz w:val="28"/>
          <w:szCs w:val="28"/>
          <w:lang w:val="uk-UA"/>
        </w:rPr>
        <w:t xml:space="preserve"> 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п</w:t>
      </w:r>
      <w:r w:rsidRPr="00561BF9">
        <w:rPr>
          <w:color w:val="000000"/>
          <w:sz w:val="28"/>
          <w:szCs w:val="28"/>
          <w:lang w:val="uk-UA"/>
        </w:rPr>
        <w:t>ровулок</w:t>
      </w:r>
      <w:r>
        <w:rPr>
          <w:color w:val="000000"/>
          <w:sz w:val="28"/>
          <w:szCs w:val="28"/>
          <w:lang w:val="uk-UA"/>
        </w:rPr>
        <w:t xml:space="preserve"> Авангардної</w:t>
      </w:r>
      <w:r w:rsidRPr="00561BF9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8</w:t>
      </w:r>
      <w:r w:rsidRPr="00561BF9">
        <w:rPr>
          <w:color w:val="000000"/>
          <w:sz w:val="28"/>
          <w:szCs w:val="28"/>
          <w:lang w:val="uk-UA"/>
        </w:rPr>
        <w:t>;</w:t>
      </w:r>
    </w:p>
    <w:p w:rsidR="007F2E67" w:rsidRPr="00561BF9" w:rsidRDefault="007F2E67" w:rsidP="004E6F62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B142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4E6F62">
        <w:rPr>
          <w:b/>
          <w:color w:val="000000"/>
          <w:sz w:val="28"/>
          <w:szCs w:val="28"/>
          <w:lang w:val="uk-UA"/>
        </w:rPr>
        <w:t>Тригуб Ганні Михайлівні</w:t>
      </w:r>
      <w:r w:rsidRPr="00AF654E">
        <w:rPr>
          <w:b/>
          <w:color w:val="000000"/>
          <w:sz w:val="28"/>
          <w:szCs w:val="28"/>
          <w:lang w:val="uk-UA"/>
        </w:rPr>
        <w:t>,</w:t>
      </w:r>
      <w:r w:rsidRPr="00B142BE">
        <w:rPr>
          <w:color w:val="000000"/>
          <w:sz w:val="28"/>
          <w:szCs w:val="28"/>
          <w:lang w:val="uk-UA"/>
        </w:rPr>
        <w:t xml:space="preserve"> 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Ініціативна</w:t>
      </w:r>
      <w:r w:rsidRPr="00561BF9">
        <w:rPr>
          <w:color w:val="000000"/>
          <w:sz w:val="28"/>
          <w:szCs w:val="28"/>
          <w:lang w:val="uk-UA"/>
        </w:rPr>
        <w:t>, 2</w:t>
      </w:r>
      <w:r>
        <w:rPr>
          <w:color w:val="000000"/>
          <w:sz w:val="28"/>
          <w:szCs w:val="28"/>
          <w:lang w:val="uk-UA"/>
        </w:rPr>
        <w:t>3</w:t>
      </w:r>
      <w:r w:rsidRPr="00561BF9">
        <w:rPr>
          <w:color w:val="000000"/>
          <w:sz w:val="28"/>
          <w:szCs w:val="28"/>
          <w:lang w:val="uk-UA"/>
        </w:rPr>
        <w:t>;</w:t>
      </w:r>
    </w:p>
    <w:p w:rsidR="007F2E67" w:rsidRPr="00561BF9" w:rsidRDefault="007F2E67" w:rsidP="004E6F62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Кокошку Руслану Вікторовичу, Кокошко Наталії Анатоліївні</w:t>
      </w:r>
      <w:r w:rsidRPr="00B142BE">
        <w:rPr>
          <w:color w:val="000000"/>
          <w:sz w:val="28"/>
          <w:szCs w:val="28"/>
          <w:lang w:val="uk-UA"/>
        </w:rPr>
        <w:t xml:space="preserve"> 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Некрасова</w:t>
      </w:r>
      <w:r w:rsidRPr="00561BF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10.</w:t>
      </w:r>
    </w:p>
    <w:p w:rsidR="007F2E67" w:rsidRDefault="007F2E67" w:rsidP="004E6F62">
      <w:pPr>
        <w:tabs>
          <w:tab w:val="left" w:pos="360"/>
        </w:tabs>
        <w:ind w:left="426"/>
        <w:jc w:val="both"/>
        <w:rPr>
          <w:color w:val="000000"/>
          <w:sz w:val="28"/>
          <w:szCs w:val="28"/>
          <w:lang w:val="uk-UA"/>
        </w:rPr>
      </w:pPr>
    </w:p>
    <w:p w:rsidR="007F2E67" w:rsidRDefault="007F2E67" w:rsidP="00AF654E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</w:p>
    <w:p w:rsidR="007F2E67" w:rsidRPr="007D32BF" w:rsidRDefault="007F2E67" w:rsidP="00AF654E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7D32BF">
        <w:rPr>
          <w:color w:val="000000"/>
          <w:sz w:val="28"/>
          <w:szCs w:val="28"/>
          <w:lang w:val="uk-UA"/>
        </w:rPr>
        <w:t xml:space="preserve">.2. Для будівництва і обслуговування житлового будинку, господарських           будівель і споруд та ведення особистого селянського господарства: </w:t>
      </w:r>
    </w:p>
    <w:p w:rsidR="007F2E67" w:rsidRDefault="007F2E67" w:rsidP="002D511C">
      <w:pPr>
        <w:numPr>
          <w:ilvl w:val="0"/>
          <w:numId w:val="5"/>
        </w:numPr>
        <w:tabs>
          <w:tab w:val="clear" w:pos="585"/>
          <w:tab w:val="num" w:pos="426"/>
          <w:tab w:val="left" w:pos="72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Юреску Миколі Миколайовичу</w:t>
      </w:r>
      <w:r w:rsidRPr="00F06C84">
        <w:rPr>
          <w:b/>
          <w:bCs/>
          <w:color w:val="000000"/>
          <w:sz w:val="28"/>
          <w:szCs w:val="28"/>
          <w:lang w:val="uk-UA"/>
        </w:rPr>
        <w:t xml:space="preserve">,  </w:t>
      </w:r>
      <w:r w:rsidRPr="00F06C84">
        <w:rPr>
          <w:color w:val="000000"/>
          <w:sz w:val="28"/>
          <w:szCs w:val="28"/>
          <w:lang w:val="uk-UA"/>
        </w:rPr>
        <w:t>на земельну ділянку за адр</w:t>
      </w:r>
      <w:r>
        <w:rPr>
          <w:color w:val="000000"/>
          <w:sz w:val="28"/>
          <w:szCs w:val="28"/>
          <w:lang w:val="uk-UA"/>
        </w:rPr>
        <w:t>есою: м. Лубни,  4-й провулок Г.Сковороди, 2.</w:t>
      </w:r>
    </w:p>
    <w:p w:rsidR="007F2E67" w:rsidRPr="00F06C84" w:rsidRDefault="007F2E67" w:rsidP="004C6315">
      <w:pPr>
        <w:tabs>
          <w:tab w:val="left" w:pos="720"/>
        </w:tabs>
        <w:ind w:left="426"/>
        <w:jc w:val="both"/>
        <w:rPr>
          <w:color w:val="000000"/>
          <w:sz w:val="28"/>
          <w:szCs w:val="28"/>
          <w:lang w:val="uk-UA"/>
        </w:rPr>
      </w:pPr>
    </w:p>
    <w:p w:rsidR="007F2E67" w:rsidRPr="006E5163" w:rsidRDefault="007F2E67" w:rsidP="001E06E1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7F2E67" w:rsidRPr="006E5163" w:rsidRDefault="007F2E67" w:rsidP="001238E6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7F2E67" w:rsidRPr="00951D9A" w:rsidRDefault="007F2E67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7F2E67" w:rsidRDefault="007F2E67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О.П.Грицаєнко</w:t>
      </w:r>
    </w:p>
    <w:p w:rsidR="007F2E67" w:rsidRDefault="007F2E67" w:rsidP="007A2177">
      <w:pPr>
        <w:jc w:val="center"/>
        <w:rPr>
          <w:b/>
          <w:sz w:val="28"/>
          <w:szCs w:val="28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217139">
      <w:pPr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DB2694">
      <w:pPr>
        <w:rPr>
          <w:sz w:val="24"/>
          <w:szCs w:val="24"/>
          <w:lang w:val="uk-UA"/>
        </w:rPr>
      </w:pPr>
    </w:p>
    <w:p w:rsidR="007F2E67" w:rsidRDefault="007F2E67" w:rsidP="008F5FE3">
      <w:pPr>
        <w:rPr>
          <w:sz w:val="24"/>
          <w:szCs w:val="24"/>
          <w:lang w:val="uk-UA"/>
        </w:rPr>
      </w:pPr>
    </w:p>
    <w:p w:rsidR="007F2E67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Pr="006B25BF" w:rsidRDefault="007F2E67" w:rsidP="00522A19">
      <w:pPr>
        <w:jc w:val="cen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ПОГОДЖЕНО:</w:t>
      </w:r>
    </w:p>
    <w:p w:rsidR="007F2E67" w:rsidRPr="006B25BF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Pr="006B25BF" w:rsidRDefault="007F2E67" w:rsidP="00522A19">
      <w:pPr>
        <w:jc w:val="center"/>
        <w:rPr>
          <w:sz w:val="24"/>
          <w:szCs w:val="24"/>
          <w:lang w:val="uk-UA"/>
        </w:rPr>
      </w:pPr>
    </w:p>
    <w:p w:rsidR="007F2E67" w:rsidRDefault="007F2E67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</w:t>
      </w:r>
      <w:r>
        <w:rPr>
          <w:sz w:val="24"/>
          <w:szCs w:val="24"/>
          <w:lang w:val="uk-UA"/>
        </w:rPr>
        <w:t xml:space="preserve">  </w:t>
      </w:r>
      <w:r w:rsidRPr="006B25BF">
        <w:rPr>
          <w:sz w:val="24"/>
          <w:szCs w:val="24"/>
          <w:lang w:val="uk-UA"/>
        </w:rPr>
        <w:t xml:space="preserve">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 xml:space="preserve">Карпець                    </w:t>
      </w:r>
    </w:p>
    <w:p w:rsidR="007F2E67" w:rsidRPr="006B25BF" w:rsidRDefault="007F2E67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</w:t>
      </w:r>
      <w:r w:rsidRPr="006B25BF">
        <w:rPr>
          <w:sz w:val="24"/>
          <w:szCs w:val="24"/>
          <w:lang w:val="uk-UA"/>
        </w:rPr>
        <w:br/>
        <w:t xml:space="preserve">Голова постійної депутатської </w:t>
      </w:r>
    </w:p>
    <w:p w:rsidR="007F2E67" w:rsidRPr="006B25BF" w:rsidRDefault="007F2E67" w:rsidP="00522A19">
      <w:pPr>
        <w:pStyle w:val="Foo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7F2E67" w:rsidRPr="006B25BF" w:rsidRDefault="007F2E67" w:rsidP="00522A19">
      <w:pPr>
        <w:pStyle w:val="Footer"/>
        <w:tabs>
          <w:tab w:val="clear" w:pos="4677"/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 xml:space="preserve">                           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7F2E67" w:rsidRPr="006B25BF" w:rsidRDefault="007F2E67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7F2E67" w:rsidRPr="006B25BF" w:rsidRDefault="007F2E67" w:rsidP="00955523">
      <w:pPr>
        <w:pStyle w:val="Footer"/>
        <w:tabs>
          <w:tab w:val="clear" w:pos="4677"/>
          <w:tab w:val="center" w:pos="0"/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 xml:space="preserve">юридичного відділу                                                                </w:t>
      </w:r>
      <w:r w:rsidRPr="006B25BF">
        <w:rPr>
          <w:sz w:val="24"/>
          <w:szCs w:val="24"/>
          <w:lang w:val="uk-UA"/>
        </w:rPr>
        <w:t>Н.М.Мелентьєва</w:t>
      </w:r>
    </w:p>
    <w:p w:rsidR="007F2E67" w:rsidRPr="006B25BF" w:rsidRDefault="007F2E67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7F2E67" w:rsidRPr="006B25BF" w:rsidRDefault="007F2E67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 Н.М.Уварова</w:t>
      </w:r>
    </w:p>
    <w:p w:rsidR="007F2E67" w:rsidRPr="006B25BF" w:rsidRDefault="007F2E67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7F2E67" w:rsidRPr="006B25BF" w:rsidRDefault="007F2E67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7F2E67" w:rsidRPr="006B25BF" w:rsidRDefault="007F2E67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Pr="006B25BF">
        <w:rPr>
          <w:sz w:val="24"/>
          <w:szCs w:val="24"/>
          <w:lang w:val="uk-UA"/>
        </w:rPr>
        <w:t xml:space="preserve">           О.Г. Іващенко</w:t>
      </w:r>
    </w:p>
    <w:p w:rsidR="007F2E67" w:rsidRPr="006B25BF" w:rsidRDefault="007F2E67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7F2E67" w:rsidRPr="006B25BF" w:rsidRDefault="007F2E67" w:rsidP="00522A19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7F2E67" w:rsidRPr="006B25BF" w:rsidRDefault="007F2E67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А.Г.Шмонденко</w:t>
      </w:r>
    </w:p>
    <w:p w:rsidR="007F2E67" w:rsidRPr="006B25BF" w:rsidRDefault="007F2E67" w:rsidP="00522A19">
      <w:pPr>
        <w:rPr>
          <w:sz w:val="24"/>
          <w:szCs w:val="24"/>
          <w:lang w:val="uk-UA"/>
        </w:rPr>
      </w:pPr>
    </w:p>
    <w:p w:rsidR="007F2E67" w:rsidRPr="006B25BF" w:rsidRDefault="007F2E67" w:rsidP="00522A19">
      <w:pPr>
        <w:rPr>
          <w:sz w:val="24"/>
          <w:szCs w:val="24"/>
          <w:lang w:val="uk-UA"/>
        </w:rPr>
      </w:pPr>
    </w:p>
    <w:p w:rsidR="007F2E67" w:rsidRDefault="007F2E67" w:rsidP="007A2177">
      <w:pPr>
        <w:jc w:val="center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Default="007F2E67" w:rsidP="004E4CA9">
      <w:pPr>
        <w:jc w:val="both"/>
        <w:rPr>
          <w:b/>
          <w:sz w:val="28"/>
          <w:szCs w:val="28"/>
          <w:lang w:val="uk-UA"/>
        </w:rPr>
      </w:pPr>
    </w:p>
    <w:p w:rsidR="007F2E67" w:rsidRPr="00C57B85" w:rsidRDefault="007F2E67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Вик.Ступак</w:t>
      </w:r>
    </w:p>
    <w:p w:rsidR="007F2E67" w:rsidRPr="00C57B85" w:rsidRDefault="007F2E67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70-483</w:t>
      </w:r>
    </w:p>
    <w:sectPr w:rsidR="007F2E67" w:rsidRPr="00C57B85" w:rsidSect="00BF7B45">
      <w:footerReference w:type="even" r:id="rId8"/>
      <w:footerReference w:type="default" r:id="rId9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E67" w:rsidRDefault="007F2E67">
      <w:r>
        <w:separator/>
      </w:r>
    </w:p>
  </w:endnote>
  <w:endnote w:type="continuationSeparator" w:id="0">
    <w:p w:rsidR="007F2E67" w:rsidRDefault="007F2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67" w:rsidRDefault="007F2E67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2E67" w:rsidRDefault="007F2E67" w:rsidP="000F57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67" w:rsidRDefault="007F2E67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7F2E67" w:rsidRDefault="007F2E67" w:rsidP="000F57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E67" w:rsidRDefault="007F2E67">
      <w:r>
        <w:separator/>
      </w:r>
    </w:p>
  </w:footnote>
  <w:footnote w:type="continuationSeparator" w:id="0">
    <w:p w:rsidR="007F2E67" w:rsidRDefault="007F2E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34D03"/>
    <w:rsid w:val="000402FB"/>
    <w:rsid w:val="00042069"/>
    <w:rsid w:val="00044A36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ABC"/>
    <w:rsid w:val="000A0626"/>
    <w:rsid w:val="000A095A"/>
    <w:rsid w:val="000A1CA1"/>
    <w:rsid w:val="000A698F"/>
    <w:rsid w:val="000B0C77"/>
    <w:rsid w:val="000B424E"/>
    <w:rsid w:val="000B46E5"/>
    <w:rsid w:val="000B5E29"/>
    <w:rsid w:val="000C4575"/>
    <w:rsid w:val="000C5550"/>
    <w:rsid w:val="000C5745"/>
    <w:rsid w:val="000C79C9"/>
    <w:rsid w:val="000D1EF3"/>
    <w:rsid w:val="000D5804"/>
    <w:rsid w:val="000E3A4E"/>
    <w:rsid w:val="000E5961"/>
    <w:rsid w:val="000E76D4"/>
    <w:rsid w:val="000F2B73"/>
    <w:rsid w:val="000F3BDC"/>
    <w:rsid w:val="000F572C"/>
    <w:rsid w:val="000F57D7"/>
    <w:rsid w:val="000F7611"/>
    <w:rsid w:val="00100888"/>
    <w:rsid w:val="0010198C"/>
    <w:rsid w:val="00101BE6"/>
    <w:rsid w:val="00101E5C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595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9EA"/>
    <w:rsid w:val="001F1AE0"/>
    <w:rsid w:val="001F45B2"/>
    <w:rsid w:val="00200A01"/>
    <w:rsid w:val="0020127C"/>
    <w:rsid w:val="002015F0"/>
    <w:rsid w:val="002038BE"/>
    <w:rsid w:val="00205643"/>
    <w:rsid w:val="00211FBA"/>
    <w:rsid w:val="00212EDD"/>
    <w:rsid w:val="00214FB6"/>
    <w:rsid w:val="00217139"/>
    <w:rsid w:val="002265DF"/>
    <w:rsid w:val="0022684B"/>
    <w:rsid w:val="00230FD0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574AF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967D7"/>
    <w:rsid w:val="002A1CFE"/>
    <w:rsid w:val="002A21E4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D7970"/>
    <w:rsid w:val="002E03ED"/>
    <w:rsid w:val="002E1616"/>
    <w:rsid w:val="002E1800"/>
    <w:rsid w:val="002E2E21"/>
    <w:rsid w:val="002E417D"/>
    <w:rsid w:val="002E48FC"/>
    <w:rsid w:val="002F03F0"/>
    <w:rsid w:val="002F0F6D"/>
    <w:rsid w:val="002F2113"/>
    <w:rsid w:val="002F7392"/>
    <w:rsid w:val="00303522"/>
    <w:rsid w:val="00304B82"/>
    <w:rsid w:val="003078D9"/>
    <w:rsid w:val="00311557"/>
    <w:rsid w:val="00314F9C"/>
    <w:rsid w:val="00324FF6"/>
    <w:rsid w:val="0032514C"/>
    <w:rsid w:val="00326FCF"/>
    <w:rsid w:val="00327606"/>
    <w:rsid w:val="003303DD"/>
    <w:rsid w:val="0033252C"/>
    <w:rsid w:val="003328E3"/>
    <w:rsid w:val="00332C79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464"/>
    <w:rsid w:val="003A789B"/>
    <w:rsid w:val="003A7DE5"/>
    <w:rsid w:val="003B0328"/>
    <w:rsid w:val="003B25F6"/>
    <w:rsid w:val="003B2FAC"/>
    <w:rsid w:val="003B4953"/>
    <w:rsid w:val="003B5289"/>
    <w:rsid w:val="003B543D"/>
    <w:rsid w:val="003B70C0"/>
    <w:rsid w:val="003B7906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1C0"/>
    <w:rsid w:val="003F3C3E"/>
    <w:rsid w:val="00401802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2E24"/>
    <w:rsid w:val="00423646"/>
    <w:rsid w:val="004269A4"/>
    <w:rsid w:val="00432F61"/>
    <w:rsid w:val="00434838"/>
    <w:rsid w:val="00435832"/>
    <w:rsid w:val="00435D1D"/>
    <w:rsid w:val="00440680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7BE6"/>
    <w:rsid w:val="004649A5"/>
    <w:rsid w:val="00470102"/>
    <w:rsid w:val="00470A35"/>
    <w:rsid w:val="004753C3"/>
    <w:rsid w:val="004756DA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C9A"/>
    <w:rsid w:val="004C491C"/>
    <w:rsid w:val="004C6315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6F62"/>
    <w:rsid w:val="004E71BA"/>
    <w:rsid w:val="004E7EB2"/>
    <w:rsid w:val="004F009E"/>
    <w:rsid w:val="004F1383"/>
    <w:rsid w:val="004F1386"/>
    <w:rsid w:val="004F1A1D"/>
    <w:rsid w:val="004F1ED5"/>
    <w:rsid w:val="004F1FF4"/>
    <w:rsid w:val="004F643F"/>
    <w:rsid w:val="004F79BA"/>
    <w:rsid w:val="00500F2F"/>
    <w:rsid w:val="0050195D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27549"/>
    <w:rsid w:val="0053052E"/>
    <w:rsid w:val="0053260D"/>
    <w:rsid w:val="0053263B"/>
    <w:rsid w:val="00532661"/>
    <w:rsid w:val="00533652"/>
    <w:rsid w:val="00534010"/>
    <w:rsid w:val="00534878"/>
    <w:rsid w:val="0053614F"/>
    <w:rsid w:val="005363BF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61BF9"/>
    <w:rsid w:val="005705B3"/>
    <w:rsid w:val="0057497E"/>
    <w:rsid w:val="00575D78"/>
    <w:rsid w:val="00584C55"/>
    <w:rsid w:val="00585408"/>
    <w:rsid w:val="0058655C"/>
    <w:rsid w:val="00591189"/>
    <w:rsid w:val="00593D8E"/>
    <w:rsid w:val="00596CDC"/>
    <w:rsid w:val="005A0D1E"/>
    <w:rsid w:val="005A643E"/>
    <w:rsid w:val="005A695D"/>
    <w:rsid w:val="005A7188"/>
    <w:rsid w:val="005B1F07"/>
    <w:rsid w:val="005B48D1"/>
    <w:rsid w:val="005B541B"/>
    <w:rsid w:val="005B66E3"/>
    <w:rsid w:val="005B7148"/>
    <w:rsid w:val="005B721B"/>
    <w:rsid w:val="005C1BC5"/>
    <w:rsid w:val="005C2089"/>
    <w:rsid w:val="005C3E8D"/>
    <w:rsid w:val="005C579A"/>
    <w:rsid w:val="005C5D00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12223"/>
    <w:rsid w:val="006146B6"/>
    <w:rsid w:val="00615379"/>
    <w:rsid w:val="00616AF7"/>
    <w:rsid w:val="00616EF1"/>
    <w:rsid w:val="00621CA1"/>
    <w:rsid w:val="006221C6"/>
    <w:rsid w:val="006223E1"/>
    <w:rsid w:val="00622CB8"/>
    <w:rsid w:val="0062606B"/>
    <w:rsid w:val="00627165"/>
    <w:rsid w:val="00630B6F"/>
    <w:rsid w:val="006322A6"/>
    <w:rsid w:val="00632B46"/>
    <w:rsid w:val="0063559F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509A"/>
    <w:rsid w:val="0069653C"/>
    <w:rsid w:val="006A1268"/>
    <w:rsid w:val="006A1EEB"/>
    <w:rsid w:val="006A4423"/>
    <w:rsid w:val="006A6B8F"/>
    <w:rsid w:val="006A6ED5"/>
    <w:rsid w:val="006B039C"/>
    <w:rsid w:val="006B25BF"/>
    <w:rsid w:val="006B3FAF"/>
    <w:rsid w:val="006B6037"/>
    <w:rsid w:val="006B7573"/>
    <w:rsid w:val="006C075B"/>
    <w:rsid w:val="006C1F26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03A0"/>
    <w:rsid w:val="00702BEB"/>
    <w:rsid w:val="00703CFA"/>
    <w:rsid w:val="007057EF"/>
    <w:rsid w:val="0070664C"/>
    <w:rsid w:val="00712523"/>
    <w:rsid w:val="007131D1"/>
    <w:rsid w:val="00715D61"/>
    <w:rsid w:val="007200A4"/>
    <w:rsid w:val="00720CCF"/>
    <w:rsid w:val="007254E9"/>
    <w:rsid w:val="007258C1"/>
    <w:rsid w:val="00726697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70463"/>
    <w:rsid w:val="007761E8"/>
    <w:rsid w:val="0078015B"/>
    <w:rsid w:val="00783CDF"/>
    <w:rsid w:val="00790D7F"/>
    <w:rsid w:val="0079227D"/>
    <w:rsid w:val="00796619"/>
    <w:rsid w:val="007A2177"/>
    <w:rsid w:val="007A3F94"/>
    <w:rsid w:val="007A7703"/>
    <w:rsid w:val="007B1481"/>
    <w:rsid w:val="007B36F2"/>
    <w:rsid w:val="007B4536"/>
    <w:rsid w:val="007B6B6C"/>
    <w:rsid w:val="007B7181"/>
    <w:rsid w:val="007C0D82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2E67"/>
    <w:rsid w:val="007F706D"/>
    <w:rsid w:val="00800925"/>
    <w:rsid w:val="0080387E"/>
    <w:rsid w:val="00805E00"/>
    <w:rsid w:val="00806164"/>
    <w:rsid w:val="00811CB0"/>
    <w:rsid w:val="00812113"/>
    <w:rsid w:val="008160C3"/>
    <w:rsid w:val="008201A5"/>
    <w:rsid w:val="008204F1"/>
    <w:rsid w:val="00820654"/>
    <w:rsid w:val="00820E56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67CE8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1913"/>
    <w:rsid w:val="008B21DF"/>
    <w:rsid w:val="008B252C"/>
    <w:rsid w:val="008B3CBF"/>
    <w:rsid w:val="008B3D63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44B5"/>
    <w:rsid w:val="008D59EC"/>
    <w:rsid w:val="008E1710"/>
    <w:rsid w:val="008E2F3C"/>
    <w:rsid w:val="008E38A4"/>
    <w:rsid w:val="008E3BA5"/>
    <w:rsid w:val="008E43AB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84F"/>
    <w:rsid w:val="00907576"/>
    <w:rsid w:val="00914B98"/>
    <w:rsid w:val="009229DB"/>
    <w:rsid w:val="00923C82"/>
    <w:rsid w:val="009256C6"/>
    <w:rsid w:val="00930439"/>
    <w:rsid w:val="00932242"/>
    <w:rsid w:val="00936761"/>
    <w:rsid w:val="009370A0"/>
    <w:rsid w:val="0094054E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1ED"/>
    <w:rsid w:val="009A0635"/>
    <w:rsid w:val="009A27CD"/>
    <w:rsid w:val="009A5C29"/>
    <w:rsid w:val="009B0D8C"/>
    <w:rsid w:val="009B201D"/>
    <w:rsid w:val="009C0216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4698"/>
    <w:rsid w:val="00A05BFF"/>
    <w:rsid w:val="00A06CBA"/>
    <w:rsid w:val="00A07D64"/>
    <w:rsid w:val="00A119B9"/>
    <w:rsid w:val="00A129B7"/>
    <w:rsid w:val="00A1325E"/>
    <w:rsid w:val="00A14EBC"/>
    <w:rsid w:val="00A16226"/>
    <w:rsid w:val="00A16511"/>
    <w:rsid w:val="00A1773D"/>
    <w:rsid w:val="00A17FEA"/>
    <w:rsid w:val="00A21787"/>
    <w:rsid w:val="00A217C4"/>
    <w:rsid w:val="00A26B4E"/>
    <w:rsid w:val="00A27622"/>
    <w:rsid w:val="00A30104"/>
    <w:rsid w:val="00A306DA"/>
    <w:rsid w:val="00A32005"/>
    <w:rsid w:val="00A328A6"/>
    <w:rsid w:val="00A34062"/>
    <w:rsid w:val="00A349E8"/>
    <w:rsid w:val="00A34BA4"/>
    <w:rsid w:val="00A35AD3"/>
    <w:rsid w:val="00A4140B"/>
    <w:rsid w:val="00A41E94"/>
    <w:rsid w:val="00A4413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4632"/>
    <w:rsid w:val="00A96996"/>
    <w:rsid w:val="00A97269"/>
    <w:rsid w:val="00AA0A23"/>
    <w:rsid w:val="00AA0A81"/>
    <w:rsid w:val="00AA122F"/>
    <w:rsid w:val="00AA2A9C"/>
    <w:rsid w:val="00AA3FBA"/>
    <w:rsid w:val="00AA4A5E"/>
    <w:rsid w:val="00AB0340"/>
    <w:rsid w:val="00AB2700"/>
    <w:rsid w:val="00AB6C3D"/>
    <w:rsid w:val="00AB70A5"/>
    <w:rsid w:val="00AC44D5"/>
    <w:rsid w:val="00AC491D"/>
    <w:rsid w:val="00AC5B70"/>
    <w:rsid w:val="00AC5FD4"/>
    <w:rsid w:val="00AC6558"/>
    <w:rsid w:val="00AC7986"/>
    <w:rsid w:val="00AD0A11"/>
    <w:rsid w:val="00AD1923"/>
    <w:rsid w:val="00AD6097"/>
    <w:rsid w:val="00AD6823"/>
    <w:rsid w:val="00AD6ECA"/>
    <w:rsid w:val="00AE21B8"/>
    <w:rsid w:val="00AE49EE"/>
    <w:rsid w:val="00AF5C7C"/>
    <w:rsid w:val="00AF5C9B"/>
    <w:rsid w:val="00AF616D"/>
    <w:rsid w:val="00AF654E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2FA1"/>
    <w:rsid w:val="00B3472C"/>
    <w:rsid w:val="00B373ED"/>
    <w:rsid w:val="00B41860"/>
    <w:rsid w:val="00B43B08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5927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52E1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57EB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86172"/>
    <w:rsid w:val="00C90130"/>
    <w:rsid w:val="00C93BB0"/>
    <w:rsid w:val="00C96F47"/>
    <w:rsid w:val="00CA1216"/>
    <w:rsid w:val="00CA12B6"/>
    <w:rsid w:val="00CA3FE1"/>
    <w:rsid w:val="00CB1ECD"/>
    <w:rsid w:val="00CB5C43"/>
    <w:rsid w:val="00CC2D25"/>
    <w:rsid w:val="00CC4A57"/>
    <w:rsid w:val="00CC627E"/>
    <w:rsid w:val="00CC628E"/>
    <w:rsid w:val="00CD35DE"/>
    <w:rsid w:val="00CD705F"/>
    <w:rsid w:val="00CD7E2F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B65"/>
    <w:rsid w:val="00D246C4"/>
    <w:rsid w:val="00D3066B"/>
    <w:rsid w:val="00D31F6C"/>
    <w:rsid w:val="00D32489"/>
    <w:rsid w:val="00D40CB8"/>
    <w:rsid w:val="00D40E77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05BF"/>
    <w:rsid w:val="00DA12DE"/>
    <w:rsid w:val="00DA1BB3"/>
    <w:rsid w:val="00DA69B6"/>
    <w:rsid w:val="00DA76EE"/>
    <w:rsid w:val="00DB2694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363"/>
    <w:rsid w:val="00E13DB5"/>
    <w:rsid w:val="00E165CC"/>
    <w:rsid w:val="00E176A2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69B0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2CBF"/>
    <w:rsid w:val="00E93691"/>
    <w:rsid w:val="00E979B8"/>
    <w:rsid w:val="00EA082F"/>
    <w:rsid w:val="00EA1012"/>
    <w:rsid w:val="00EA298E"/>
    <w:rsid w:val="00EA3CD0"/>
    <w:rsid w:val="00EA7915"/>
    <w:rsid w:val="00EB0BE4"/>
    <w:rsid w:val="00EB3DF2"/>
    <w:rsid w:val="00EB56ED"/>
    <w:rsid w:val="00EB68DC"/>
    <w:rsid w:val="00EB7C85"/>
    <w:rsid w:val="00EC010E"/>
    <w:rsid w:val="00EC23F8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A3"/>
    <w:rsid w:val="00EE7D02"/>
    <w:rsid w:val="00EF0035"/>
    <w:rsid w:val="00EF22E4"/>
    <w:rsid w:val="00EF5EA7"/>
    <w:rsid w:val="00EF7FD0"/>
    <w:rsid w:val="00F02E5D"/>
    <w:rsid w:val="00F031B8"/>
    <w:rsid w:val="00F04994"/>
    <w:rsid w:val="00F0648D"/>
    <w:rsid w:val="00F067F2"/>
    <w:rsid w:val="00F06C84"/>
    <w:rsid w:val="00F10753"/>
    <w:rsid w:val="00F111F3"/>
    <w:rsid w:val="00F13522"/>
    <w:rsid w:val="00F14609"/>
    <w:rsid w:val="00F14CF2"/>
    <w:rsid w:val="00F15145"/>
    <w:rsid w:val="00F1638B"/>
    <w:rsid w:val="00F204BA"/>
    <w:rsid w:val="00F2072A"/>
    <w:rsid w:val="00F22676"/>
    <w:rsid w:val="00F23907"/>
    <w:rsid w:val="00F24A7B"/>
    <w:rsid w:val="00F265DD"/>
    <w:rsid w:val="00F32981"/>
    <w:rsid w:val="00F34D71"/>
    <w:rsid w:val="00F370CE"/>
    <w:rsid w:val="00F37844"/>
    <w:rsid w:val="00F41ECA"/>
    <w:rsid w:val="00F4260E"/>
    <w:rsid w:val="00F44DE9"/>
    <w:rsid w:val="00F4773F"/>
    <w:rsid w:val="00F54D8F"/>
    <w:rsid w:val="00F55615"/>
    <w:rsid w:val="00F55913"/>
    <w:rsid w:val="00F628FB"/>
    <w:rsid w:val="00F6324D"/>
    <w:rsid w:val="00F63ADD"/>
    <w:rsid w:val="00F65367"/>
    <w:rsid w:val="00F663FC"/>
    <w:rsid w:val="00F7062B"/>
    <w:rsid w:val="00F72464"/>
    <w:rsid w:val="00F747DF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E64"/>
    <w:rsid w:val="00FD3914"/>
    <w:rsid w:val="00FD42F2"/>
    <w:rsid w:val="00FD597D"/>
    <w:rsid w:val="00FD6CF9"/>
    <w:rsid w:val="00FE151A"/>
    <w:rsid w:val="00FE73BA"/>
    <w:rsid w:val="00FF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2F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122F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01802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AA122F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401802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61E1"/>
    <w:rPr>
      <w:rFonts w:cs="Times New Roman"/>
    </w:rPr>
  </w:style>
  <w:style w:type="character" w:styleId="PageNumber">
    <w:name w:val="page number"/>
    <w:basedOn w:val="DefaultParagraphFont"/>
    <w:uiPriority w:val="99"/>
    <w:rsid w:val="000F57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A3790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3790"/>
    <w:rPr>
      <w:rFonts w:ascii="Segoe UI" w:hAnsi="Segoe UI" w:cs="Times New Roman"/>
      <w:sz w:val="18"/>
    </w:rPr>
  </w:style>
  <w:style w:type="paragraph" w:customStyle="1" w:styleId="p8">
    <w:name w:val="p8"/>
    <w:basedOn w:val="Normal"/>
    <w:uiPriority w:val="99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8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497</Words>
  <Characters>2839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Мирослава</dc:creator>
  <cp:keywords/>
  <dc:description/>
  <cp:lastModifiedBy>User</cp:lastModifiedBy>
  <cp:revision>3</cp:revision>
  <cp:lastPrinted>2018-01-31T15:28:00Z</cp:lastPrinted>
  <dcterms:created xsi:type="dcterms:W3CDTF">2018-01-31T10:31:00Z</dcterms:created>
  <dcterms:modified xsi:type="dcterms:W3CDTF">2018-01-31T15:28:00Z</dcterms:modified>
</cp:coreProperties>
</file>